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62A37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05AE6AC2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4241BD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E0980B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Cambridge(q.v.)</w:t>
      </w:r>
    </w:p>
    <w:p w14:paraId="7235DA86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his wife, Agnes(q.v.).</w:t>
      </w:r>
    </w:p>
    <w:p w14:paraId="170D42B0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2C42516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CFC44F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AB0CB3" w14:textId="77777777" w:rsidR="00185064" w:rsidRDefault="00185064" w:rsidP="001850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764377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A9353" w14:textId="77777777" w:rsidR="00185064" w:rsidRDefault="00185064" w:rsidP="009139A6">
      <w:r>
        <w:separator/>
      </w:r>
    </w:p>
  </w:endnote>
  <w:endnote w:type="continuationSeparator" w:id="0">
    <w:p w14:paraId="345BE9BE" w14:textId="77777777" w:rsidR="00185064" w:rsidRDefault="001850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F0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58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F8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4449" w14:textId="77777777" w:rsidR="00185064" w:rsidRDefault="00185064" w:rsidP="009139A6">
      <w:r>
        <w:separator/>
      </w:r>
    </w:p>
  </w:footnote>
  <w:footnote w:type="continuationSeparator" w:id="0">
    <w:p w14:paraId="1B4209F7" w14:textId="77777777" w:rsidR="00185064" w:rsidRDefault="001850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192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3D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3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64"/>
    <w:rsid w:val="000666E0"/>
    <w:rsid w:val="0018506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D75DC"/>
  <w15:chartTrackingRefBased/>
  <w15:docId w15:val="{99FCE583-DD28-4E65-97EC-EC6213A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50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2022-07-31T19:18:00Z</dcterms:created>
  <dcterms:modified xsi:type="dcterms:W3CDTF">2022-07-31T19:18:00Z</dcterms:modified>
</cp:coreProperties>
</file>